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6B392" w14:textId="77777777" w:rsidR="00635D75" w:rsidRDefault="00635D75" w:rsidP="00635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ROBERT</w:t>
      </w:r>
      <w:r>
        <w:rPr>
          <w:rFonts w:ascii="Times New Roman" w:hAnsi="Times New Roman" w:cs="Times New Roman"/>
        </w:rPr>
        <w:t xml:space="preserve">       (fl.1483)</w:t>
      </w:r>
    </w:p>
    <w:p w14:paraId="0723C9AD" w14:textId="77777777" w:rsidR="00635D75" w:rsidRDefault="00635D75" w:rsidP="00635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Kirkburton</w:t>
      </w:r>
      <w:proofErr w:type="spellEnd"/>
      <w:r>
        <w:rPr>
          <w:rFonts w:ascii="Times New Roman" w:hAnsi="Times New Roman" w:cs="Times New Roman"/>
        </w:rPr>
        <w:t>, West Riding of Yorkshire. Yeoman.</w:t>
      </w:r>
    </w:p>
    <w:p w14:paraId="02FC98F7" w14:textId="77777777" w:rsidR="00635D75" w:rsidRDefault="00635D75" w:rsidP="00635D75">
      <w:pPr>
        <w:rPr>
          <w:rFonts w:ascii="Times New Roman" w:hAnsi="Times New Roman" w:cs="Times New Roman"/>
        </w:rPr>
      </w:pPr>
    </w:p>
    <w:p w14:paraId="2F84E82A" w14:textId="77777777" w:rsidR="00635D75" w:rsidRDefault="00635D75" w:rsidP="00635D75">
      <w:pPr>
        <w:rPr>
          <w:rFonts w:ascii="Times New Roman" w:hAnsi="Times New Roman" w:cs="Times New Roman"/>
        </w:rPr>
      </w:pPr>
    </w:p>
    <w:p w14:paraId="18CB6216" w14:textId="77777777" w:rsidR="00635D75" w:rsidRDefault="00635D75" w:rsidP="00635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Cokson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Herryson</w:t>
      </w:r>
      <w:proofErr w:type="spellEnd"/>
    </w:p>
    <w:p w14:paraId="4D7EB3C4" w14:textId="77777777" w:rsidR="00635D75" w:rsidRDefault="00635D75" w:rsidP="00635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Dewsbury(q.v.), Thomas </w:t>
      </w:r>
      <w:proofErr w:type="spellStart"/>
      <w:r>
        <w:rPr>
          <w:rFonts w:ascii="Times New Roman" w:hAnsi="Times New Roman" w:cs="Times New Roman"/>
        </w:rPr>
        <w:t>Staynton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Holand</w:t>
      </w:r>
      <w:proofErr w:type="spellEnd"/>
      <w:r>
        <w:rPr>
          <w:rFonts w:ascii="Times New Roman" w:hAnsi="Times New Roman" w:cs="Times New Roman"/>
        </w:rPr>
        <w:t xml:space="preserve"> on the Hill(q.v.) and </w:t>
      </w:r>
    </w:p>
    <w:p w14:paraId="10C354E0" w14:textId="77777777" w:rsidR="00635D75" w:rsidRDefault="00635D75" w:rsidP="00635D75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Thomas Webster of Bradford(q.v.).</w:t>
      </w:r>
    </w:p>
    <w:p w14:paraId="309BD3B7" w14:textId="77777777" w:rsidR="00635D75" w:rsidRDefault="00635D75" w:rsidP="00635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515F21D" w14:textId="77777777" w:rsidR="00635D75" w:rsidRDefault="00635D75" w:rsidP="00635D75">
      <w:pPr>
        <w:rPr>
          <w:rFonts w:ascii="Times New Roman" w:hAnsi="Times New Roman" w:cs="Times New Roman"/>
        </w:rPr>
      </w:pPr>
    </w:p>
    <w:p w14:paraId="15F62C30" w14:textId="77777777" w:rsidR="00635D75" w:rsidRDefault="00635D75" w:rsidP="00635D75">
      <w:pPr>
        <w:rPr>
          <w:rFonts w:ascii="Times New Roman" w:hAnsi="Times New Roman" w:cs="Times New Roman"/>
        </w:rPr>
      </w:pPr>
    </w:p>
    <w:p w14:paraId="2009E543" w14:textId="77777777" w:rsidR="00635D75" w:rsidRDefault="00635D75" w:rsidP="00635D7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August 2019</w:t>
      </w:r>
    </w:p>
    <w:p w14:paraId="08EC9350" w14:textId="77777777" w:rsidR="006B2F86" w:rsidRPr="00E71FC3" w:rsidRDefault="00635D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69280" w14:textId="77777777" w:rsidR="00635D75" w:rsidRDefault="00635D75" w:rsidP="00E71FC3">
      <w:r>
        <w:separator/>
      </w:r>
    </w:p>
  </w:endnote>
  <w:endnote w:type="continuationSeparator" w:id="0">
    <w:p w14:paraId="777737A3" w14:textId="77777777" w:rsidR="00635D75" w:rsidRDefault="00635D7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D12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C1117" w14:textId="77777777" w:rsidR="00635D75" w:rsidRDefault="00635D75" w:rsidP="00E71FC3">
      <w:r>
        <w:separator/>
      </w:r>
    </w:p>
  </w:footnote>
  <w:footnote w:type="continuationSeparator" w:id="0">
    <w:p w14:paraId="5C5257A1" w14:textId="77777777" w:rsidR="00635D75" w:rsidRDefault="00635D7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D75"/>
    <w:rsid w:val="001A7C09"/>
    <w:rsid w:val="00577BD5"/>
    <w:rsid w:val="00635D7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473D5"/>
  <w15:chartTrackingRefBased/>
  <w15:docId w15:val="{863E5950-9F6A-4136-ABA9-E725C57B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D7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2019-08-14T19:23:00Z</dcterms:created>
  <dcterms:modified xsi:type="dcterms:W3CDTF">2019-08-14T19:24:00Z</dcterms:modified>
</cp:coreProperties>
</file>